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953A90" w:rsidRPr="00953A90" w:rsidTr="003A1C8B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953A90" w:rsidRPr="00953A90" w:rsidRDefault="00953A90" w:rsidP="00953A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53A90">
              <w:rPr>
                <w:rFonts w:ascii="Tahoma" w:eastAsia="DengXian" w:hAnsi="Tahoma" w:cs="Tahoma"/>
                <w:sz w:val="18"/>
                <w:szCs w:val="18"/>
              </w:rPr>
              <w:t xml:space="preserve">ΕΙΔΟΣ: Φορμόλη </w:t>
            </w:r>
            <w:bookmarkStart w:id="0" w:name="_GoBack"/>
            <w:bookmarkEnd w:id="0"/>
          </w:p>
        </w:tc>
      </w:tr>
      <w:tr w:rsidR="00953A90" w:rsidRPr="00953A90" w:rsidTr="003A1C8B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953A90" w:rsidRPr="00953A90" w:rsidRDefault="00953A90" w:rsidP="00953A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53A90">
              <w:rPr>
                <w:rFonts w:ascii="Tahoma" w:eastAsia="DengXian" w:hAnsi="Tahoma" w:cs="Tahoma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953A90" w:rsidRPr="00953A90" w:rsidRDefault="00953A90" w:rsidP="00953A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53A90">
              <w:rPr>
                <w:rFonts w:ascii="Tahoma" w:eastAsia="DengXian" w:hAnsi="Tahoma" w:cs="Tahoma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953A90" w:rsidRPr="00953A90" w:rsidRDefault="00953A90" w:rsidP="00953A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53A90">
              <w:rPr>
                <w:rFonts w:ascii="Tahoma" w:eastAsia="DengXian" w:hAnsi="Tahoma" w:cs="Tahoma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953A90" w:rsidRPr="00953A90" w:rsidRDefault="00953A90" w:rsidP="00953A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53A90">
              <w:rPr>
                <w:rFonts w:ascii="Tahoma" w:eastAsia="DengXian" w:hAnsi="Tahoma" w:cs="Tahoma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953A90" w:rsidRPr="00953A90" w:rsidRDefault="00953A90" w:rsidP="00953A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53A90">
              <w:rPr>
                <w:rFonts w:ascii="Tahoma" w:eastAsia="DengXian" w:hAnsi="Tahoma" w:cs="Tahoma"/>
                <w:sz w:val="18"/>
                <w:szCs w:val="18"/>
                <w:lang w:val="en-GB"/>
              </w:rPr>
              <w:t>ΠΑΡΑΠΟΜΠΗ</w:t>
            </w:r>
          </w:p>
        </w:tc>
      </w:tr>
      <w:tr w:rsidR="00953A90" w:rsidRPr="00953A90" w:rsidTr="003A1C8B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953A90" w:rsidRPr="00953A90" w:rsidRDefault="00953A90" w:rsidP="00953A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53A90">
              <w:rPr>
                <w:rFonts w:ascii="Tahoma" w:eastAsia="DengXian" w:hAnsi="Tahoma" w:cs="Tahoma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953A90" w:rsidRPr="00953A90" w:rsidRDefault="00953A90" w:rsidP="00953A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53A90">
              <w:rPr>
                <w:rFonts w:ascii="Tahoma" w:eastAsia="DengXian" w:hAnsi="Tahoma" w:cs="Tahoma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53A90" w:rsidRPr="00953A90" w:rsidRDefault="00953A90" w:rsidP="00953A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53A90">
              <w:rPr>
                <w:rFonts w:ascii="Tahoma" w:eastAsia="DengXian" w:hAnsi="Tahoma" w:cs="Tahoma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53A90" w:rsidRPr="00953A90" w:rsidRDefault="00953A90" w:rsidP="00953A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53A90">
              <w:rPr>
                <w:rFonts w:ascii="Tahoma" w:eastAsia="DengXian" w:hAnsi="Tahoma" w:cs="Tahoma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953A90" w:rsidRPr="00953A90" w:rsidRDefault="00953A90" w:rsidP="00953A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53A90">
              <w:rPr>
                <w:rFonts w:ascii="Tahoma" w:eastAsia="DengXian" w:hAnsi="Tahoma" w:cs="Tahoma"/>
                <w:sz w:val="18"/>
                <w:szCs w:val="18"/>
                <w:lang w:val="en-GB"/>
              </w:rPr>
              <w:t>(ε)</w:t>
            </w:r>
          </w:p>
        </w:tc>
      </w:tr>
      <w:tr w:rsidR="00953A90" w:rsidRPr="00953A90" w:rsidTr="003A1C8B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953A90" w:rsidRPr="00953A90" w:rsidRDefault="00953A90" w:rsidP="00953A90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53A90">
              <w:rPr>
                <w:rFonts w:ascii="Tahoma" w:hAnsi="Tahoma" w:cs="Tahoma"/>
                <w:b/>
                <w:bCs/>
                <w:sz w:val="18"/>
                <w:szCs w:val="18"/>
              </w:rPr>
              <w:t>Α/Α 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953A90" w:rsidRPr="00953A90" w:rsidRDefault="00953A90" w:rsidP="00953A90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spellStart"/>
            <w:r w:rsidRPr="00953A90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>Γενικά</w:t>
            </w:r>
            <w:proofErr w:type="spellEnd"/>
            <w:r w:rsidRPr="00953A90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953A90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>κτηριστικά</w:t>
            </w:r>
            <w:proofErr w:type="spellEnd"/>
            <w:r w:rsidRPr="00953A90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53A90" w:rsidRPr="00953A90" w:rsidRDefault="00953A90" w:rsidP="00953A90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53A90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53A90" w:rsidRPr="00953A90" w:rsidRDefault="00953A90" w:rsidP="00953A90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53A90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953A90" w:rsidRPr="00953A90" w:rsidRDefault="00953A90" w:rsidP="00953A90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53A90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</w:tr>
      <w:tr w:rsidR="00953A90" w:rsidRPr="00953A90" w:rsidTr="003A1C8B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953A90" w:rsidRPr="00953A90" w:rsidRDefault="00953A90" w:rsidP="00953A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53A90">
              <w:rPr>
                <w:rFonts w:ascii="Tahoma" w:eastAsia="DengXian" w:hAnsi="Tahoma" w:cs="Tahoma"/>
                <w:sz w:val="18"/>
                <w:szCs w:val="18"/>
                <w:lang w:val="en-GB"/>
              </w:rPr>
              <w:t>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53A90" w:rsidRPr="00953A90" w:rsidRDefault="00953A90" w:rsidP="00953A90">
            <w:pPr>
              <w:rPr>
                <w:rFonts w:ascii="Tahoma" w:hAnsi="Tahoma" w:cs="Tahoma"/>
                <w:sz w:val="18"/>
                <w:szCs w:val="18"/>
              </w:rPr>
            </w:pPr>
            <w:r w:rsidRPr="00953A90">
              <w:rPr>
                <w:rFonts w:ascii="Tahoma" w:hAnsi="Tahoma" w:cs="Tahoma"/>
                <w:sz w:val="18"/>
                <w:szCs w:val="18"/>
              </w:rPr>
              <w:t>Φορμόλη 40%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53A90" w:rsidRPr="00953A90" w:rsidRDefault="00953A90" w:rsidP="00953A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53A90">
              <w:rPr>
                <w:rFonts w:ascii="Tahoma" w:eastAsia="DengXian" w:hAnsi="Tahoma" w:cs="Tahoma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53A90" w:rsidRPr="00953A90" w:rsidRDefault="00953A90" w:rsidP="00953A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53A90">
              <w:rPr>
                <w:rFonts w:ascii="Tahoma" w:eastAsia="DengXian" w:hAnsi="Tahoma" w:cs="Tahoma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953A90" w:rsidRPr="00953A90" w:rsidRDefault="00953A90" w:rsidP="00953A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53A90">
              <w:rPr>
                <w:rFonts w:ascii="Tahoma" w:eastAsia="DengXian" w:hAnsi="Tahoma" w:cs="Tahoma"/>
                <w:sz w:val="18"/>
                <w:szCs w:val="18"/>
                <w:lang w:val="en-GB"/>
              </w:rPr>
              <w:t xml:space="preserve"> </w:t>
            </w:r>
          </w:p>
        </w:tc>
      </w:tr>
      <w:tr w:rsidR="00953A90" w:rsidRPr="00953A90" w:rsidTr="003A1C8B">
        <w:trPr>
          <w:trHeight w:hRule="exact" w:val="397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53A90" w:rsidRPr="00953A90" w:rsidRDefault="00953A90" w:rsidP="00953A90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53A90">
              <w:rPr>
                <w:rFonts w:ascii="Tahoma" w:hAnsi="Tahoma"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3A90" w:rsidRPr="00953A90" w:rsidRDefault="00953A90" w:rsidP="00953A90">
            <w:pPr>
              <w:rPr>
                <w:rFonts w:ascii="Tahoma" w:hAnsi="Tahoma" w:cs="Tahoma"/>
                <w:sz w:val="18"/>
                <w:szCs w:val="18"/>
              </w:rPr>
            </w:pPr>
            <w:r w:rsidRPr="00953A90">
              <w:rPr>
                <w:rFonts w:ascii="Tahoma" w:hAnsi="Tahoma" w:cs="Tahoma"/>
                <w:sz w:val="18"/>
                <w:szCs w:val="18"/>
              </w:rPr>
              <w:t>Συσκευασία</w:t>
            </w:r>
            <w:r w:rsidRPr="00953A90">
              <w:rPr>
                <w:rFonts w:ascii="Tahoma" w:hAnsi="Tahoma" w:cs="Tahoma"/>
                <w:sz w:val="18"/>
                <w:szCs w:val="18"/>
                <w:lang w:val="en-GB"/>
              </w:rPr>
              <w:t>:</w:t>
            </w:r>
            <w:r w:rsidRPr="00953A90">
              <w:rPr>
                <w:rFonts w:ascii="Tahoma" w:hAnsi="Tahoma" w:cs="Tahoma"/>
                <w:sz w:val="18"/>
                <w:szCs w:val="18"/>
              </w:rPr>
              <w:t xml:space="preserve"> 1 </w:t>
            </w:r>
            <w:proofErr w:type="spellStart"/>
            <w:r w:rsidRPr="00953A90">
              <w:rPr>
                <w:rFonts w:ascii="Tahoma" w:hAnsi="Tahoma" w:cs="Tahoma"/>
                <w:sz w:val="18"/>
                <w:szCs w:val="18"/>
              </w:rPr>
              <w:t>lt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53A90" w:rsidRPr="00953A90" w:rsidRDefault="00953A90" w:rsidP="00953A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53A90">
              <w:rPr>
                <w:rFonts w:ascii="Tahoma" w:eastAsia="DengXian" w:hAnsi="Tahoma" w:cs="Tahoma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953A90" w:rsidRPr="00953A90" w:rsidRDefault="00953A90" w:rsidP="00953A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53A90">
              <w:rPr>
                <w:rFonts w:ascii="Tahoma" w:eastAsia="DengXian" w:hAnsi="Tahoma" w:cs="Tahoma"/>
                <w:sz w:val="18"/>
                <w:szCs w:val="18"/>
              </w:rPr>
              <w:t> 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953A90" w:rsidRPr="00953A90" w:rsidRDefault="00953A90" w:rsidP="00953A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53A90">
              <w:rPr>
                <w:rFonts w:ascii="Tahoma" w:eastAsia="DengXian" w:hAnsi="Tahoma" w:cs="Tahoma"/>
                <w:sz w:val="18"/>
                <w:szCs w:val="18"/>
              </w:rPr>
              <w:t> </w:t>
            </w:r>
          </w:p>
        </w:tc>
      </w:tr>
      <w:tr w:rsidR="00953A90" w:rsidRPr="00953A90" w:rsidTr="003A1C8B">
        <w:trPr>
          <w:trHeight w:hRule="exact" w:val="397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53A90" w:rsidRPr="00953A90" w:rsidRDefault="00953A90" w:rsidP="00953A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53A90">
              <w:rPr>
                <w:rFonts w:ascii="Tahoma" w:eastAsia="DengXian" w:hAnsi="Tahoma" w:cs="Tahoma"/>
                <w:sz w:val="18"/>
                <w:szCs w:val="18"/>
              </w:rPr>
              <w:t>3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3A90" w:rsidRPr="00953A90" w:rsidRDefault="00953A90" w:rsidP="00953A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53A90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53A90" w:rsidRPr="00953A90" w:rsidRDefault="00953A90" w:rsidP="00953A90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953A90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953A90" w:rsidRPr="00953A90" w:rsidRDefault="00953A90" w:rsidP="00953A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53A90">
              <w:rPr>
                <w:rFonts w:ascii="Tahoma" w:eastAsia="DengXian" w:hAnsi="Tahoma" w:cs="Tahoma"/>
                <w:sz w:val="18"/>
                <w:szCs w:val="18"/>
              </w:rPr>
              <w:t> 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953A90" w:rsidRPr="00953A90" w:rsidRDefault="00953A90" w:rsidP="00953A9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53A90">
              <w:rPr>
                <w:rFonts w:ascii="Tahoma" w:eastAsia="DengXian" w:hAnsi="Tahoma" w:cs="Tahoma"/>
                <w:sz w:val="18"/>
                <w:szCs w:val="18"/>
              </w:rPr>
              <w:t> </w:t>
            </w: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953A90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A78C9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BF26F48F</Template>
  <TotalTime>1</TotalTime>
  <Pages>1</Pages>
  <Words>32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2025-11-24T17:20:00Z</dcterms:created>
  <dcterms:modified xsi:type="dcterms:W3CDTF">2025-11-24T17:20:00Z</dcterms:modified>
</cp:coreProperties>
</file>